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bookmarkStart w:id="0" w:name="_GoBack"/>
      <w:bookmarkEnd w:id="0"/>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55B60">
        <w:rPr>
          <w:rFonts w:eastAsia="Arial Unicode MS" w:cs="Arial"/>
          <w:bCs/>
          <w:sz w:val="24"/>
        </w:rPr>
        <w:t>832</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CT3 Meeting #83</w:t>
      </w:r>
      <w:r>
        <w:rPr>
          <w:b/>
          <w:noProof/>
          <w:sz w:val="24"/>
        </w:rPr>
        <w:tab/>
        <w:t>C3-155322</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CT WGs now need to do the core network related work for AE-</w:t>
      </w:r>
      <w:proofErr w:type="spellStart"/>
      <w:r>
        <w:rPr>
          <w:lang w:eastAsia="ja-JP"/>
        </w:rPr>
        <w:t>CIoT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CT6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bl>
    <w:p w:rsidR="00F81666" w:rsidRDefault="00F81666">
      <w:pPr>
        <w:ind w:right="-99"/>
      </w:pPr>
    </w:p>
    <w:p w:rsidR="00B4470D" w:rsidRDefault="00B4470D" w:rsidP="00B4470D">
      <w:pPr>
        <w:pStyle w:val="NO"/>
      </w:pPr>
      <w:r>
        <w:lastRenderedPageBreak/>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2B3" w:rsidRDefault="00AA72B3">
      <w:r>
        <w:separator/>
      </w:r>
    </w:p>
  </w:endnote>
  <w:endnote w:type="continuationSeparator" w:id="0">
    <w:p w:rsidR="00AA72B3" w:rsidRDefault="00AA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2B3" w:rsidRDefault="00AA72B3">
      <w:r>
        <w:separator/>
      </w:r>
    </w:p>
  </w:footnote>
  <w:footnote w:type="continuationSeparator" w:id="0">
    <w:p w:rsidR="00AA72B3" w:rsidRDefault="00AA7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E61BB"/>
    <w:rsid w:val="00270972"/>
    <w:rsid w:val="002C154B"/>
    <w:rsid w:val="002C18B5"/>
    <w:rsid w:val="002C3B16"/>
    <w:rsid w:val="002D1E8E"/>
    <w:rsid w:val="00315953"/>
    <w:rsid w:val="00366753"/>
    <w:rsid w:val="00371693"/>
    <w:rsid w:val="00390C60"/>
    <w:rsid w:val="003E5B6A"/>
    <w:rsid w:val="0040526D"/>
    <w:rsid w:val="00415D2D"/>
    <w:rsid w:val="004502BA"/>
    <w:rsid w:val="00456CDF"/>
    <w:rsid w:val="00526704"/>
    <w:rsid w:val="0058200D"/>
    <w:rsid w:val="00594333"/>
    <w:rsid w:val="005B5EB9"/>
    <w:rsid w:val="005F2804"/>
    <w:rsid w:val="005F7E79"/>
    <w:rsid w:val="00606A26"/>
    <w:rsid w:val="0061299B"/>
    <w:rsid w:val="0061744B"/>
    <w:rsid w:val="006468F7"/>
    <w:rsid w:val="00650C7D"/>
    <w:rsid w:val="00664C63"/>
    <w:rsid w:val="00692231"/>
    <w:rsid w:val="007064A2"/>
    <w:rsid w:val="00723DFF"/>
    <w:rsid w:val="00773CFC"/>
    <w:rsid w:val="0077474D"/>
    <w:rsid w:val="007B4C1E"/>
    <w:rsid w:val="007C1C71"/>
    <w:rsid w:val="00835B40"/>
    <w:rsid w:val="00840D5D"/>
    <w:rsid w:val="0088104C"/>
    <w:rsid w:val="008D0C19"/>
    <w:rsid w:val="008D2D14"/>
    <w:rsid w:val="008F1273"/>
    <w:rsid w:val="00911CF5"/>
    <w:rsid w:val="00932F0C"/>
    <w:rsid w:val="00960A9F"/>
    <w:rsid w:val="009739A8"/>
    <w:rsid w:val="009B67AC"/>
    <w:rsid w:val="009C0A82"/>
    <w:rsid w:val="009C2302"/>
    <w:rsid w:val="009C729F"/>
    <w:rsid w:val="00A11EE0"/>
    <w:rsid w:val="00A16041"/>
    <w:rsid w:val="00AA72B3"/>
    <w:rsid w:val="00AC4240"/>
    <w:rsid w:val="00AF2824"/>
    <w:rsid w:val="00B1542B"/>
    <w:rsid w:val="00B3285E"/>
    <w:rsid w:val="00B4470D"/>
    <w:rsid w:val="00B550CE"/>
    <w:rsid w:val="00B600D7"/>
    <w:rsid w:val="00B60D3F"/>
    <w:rsid w:val="00BA61E4"/>
    <w:rsid w:val="00BB4055"/>
    <w:rsid w:val="00BD3B3A"/>
    <w:rsid w:val="00C04A1F"/>
    <w:rsid w:val="00C1016D"/>
    <w:rsid w:val="00C448E1"/>
    <w:rsid w:val="00C744BF"/>
    <w:rsid w:val="00CA093D"/>
    <w:rsid w:val="00CC3C55"/>
    <w:rsid w:val="00CD1CE3"/>
    <w:rsid w:val="00CD7978"/>
    <w:rsid w:val="00CF2F94"/>
    <w:rsid w:val="00D45C47"/>
    <w:rsid w:val="00D51F41"/>
    <w:rsid w:val="00E3554A"/>
    <w:rsid w:val="00E36D4A"/>
    <w:rsid w:val="00E55B60"/>
    <w:rsid w:val="00E73C41"/>
    <w:rsid w:val="00E811AB"/>
    <w:rsid w:val="00E95317"/>
    <w:rsid w:val="00EC2C13"/>
    <w:rsid w:val="00F2040E"/>
    <w:rsid w:val="00F24716"/>
    <w:rsid w:val="00F63E74"/>
    <w:rsid w:val="00F76CEF"/>
    <w:rsid w:val="00F81666"/>
    <w:rsid w:val="00F8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BD0A6-8F83-4A1E-A2E0-42A7F332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1151</Words>
  <Characters>6565</Characters>
  <Application>Microsoft Office Word</Application>
  <DocSecurity>0</DocSecurity>
  <PresentationFormat>00000000-0000-0000-0000-000000000000</PresentationFormat>
  <Lines>54</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7701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2</cp:revision>
  <cp:lastPrinted>2000-02-29T10:31:00Z</cp:lastPrinted>
  <dcterms:created xsi:type="dcterms:W3CDTF">2015-11-20T16:19:00Z</dcterms:created>
  <dcterms:modified xsi:type="dcterms:W3CDTF">2015-11-20T16:19:00Z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